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Златоустовского городского округа» от имени Муниципального образования Златоустовский городской округ, </w:t>
      </w:r>
      <w:r w:rsidR="00E95657" w:rsidRPr="00E95657">
        <w:rPr>
          <w:sz w:val="23"/>
          <w:szCs w:val="23"/>
        </w:rPr>
        <w:t xml:space="preserve">в лице </w:t>
      </w:r>
      <w:r w:rsidR="00E95657" w:rsidRPr="009A711F">
        <w:rPr>
          <w:color w:val="000000"/>
          <w:sz w:val="23"/>
          <w:szCs w:val="23"/>
        </w:rPr>
        <w:t>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9A711F">
        <w:rPr>
          <w:color w:val="000000"/>
          <w:sz w:val="23"/>
          <w:szCs w:val="23"/>
        </w:rPr>
        <w:t xml:space="preserve">, </w:t>
      </w:r>
      <w:r w:rsidRPr="009A711F">
        <w:rPr>
          <w:color w:val="000000"/>
          <w:sz w:val="23"/>
          <w:szCs w:val="23"/>
        </w:rPr>
        <w:t xml:space="preserve">именуемый </w:t>
      </w:r>
      <w:r w:rsidRPr="009A711F">
        <w:rPr>
          <w:b/>
          <w:bCs/>
          <w:color w:val="000000"/>
          <w:sz w:val="23"/>
          <w:szCs w:val="23"/>
        </w:rPr>
        <w:t xml:space="preserve">"Арендодатель", </w:t>
      </w:r>
      <w:r w:rsidRPr="009A711F">
        <w:rPr>
          <w:color w:val="000000"/>
          <w:sz w:val="23"/>
          <w:szCs w:val="23"/>
        </w:rPr>
        <w:t>с одной стороны</w:t>
      </w:r>
      <w:r w:rsidRPr="00E95657">
        <w:rPr>
          <w:color w:val="000000"/>
          <w:sz w:val="23"/>
          <w:szCs w:val="23"/>
        </w:rPr>
        <w:t xml:space="preserve">, и </w:t>
      </w:r>
      <w:r w:rsidR="002A32B5" w:rsidRPr="00E95657">
        <w:rPr>
          <w:b/>
          <w:sz w:val="23"/>
          <w:szCs w:val="23"/>
        </w:rPr>
        <w:fldChar w:fldCharType="begin"/>
      </w:r>
      <w:r w:rsidR="002A32B5" w:rsidRPr="00E95657">
        <w:rPr>
          <w:b/>
          <w:sz w:val="23"/>
          <w:szCs w:val="23"/>
        </w:rPr>
        <w:instrText>DOCVARIABLE "SP_FUNC:</w:instrText>
      </w:r>
      <w:r w:rsidR="002A32B5" w:rsidRPr="00E95657">
        <w:rPr>
          <w:sz w:val="23"/>
          <w:szCs w:val="23"/>
        </w:rPr>
        <w:instrText xml:space="preserve"> </w:instrText>
      </w:r>
      <w:r w:rsidR="002A32B5" w:rsidRPr="00E95657">
        <w:rPr>
          <w:b/>
          <w:sz w:val="23"/>
          <w:szCs w:val="23"/>
        </w:rPr>
        <w:instrText xml:space="preserve">GetInfo_Ar (CONTEXT)" \* MERGEFORMAT </w:instrText>
      </w:r>
      <w:r w:rsidR="002A32B5" w:rsidRPr="00E95657">
        <w:rPr>
          <w:b/>
          <w:sz w:val="23"/>
          <w:szCs w:val="23"/>
        </w:rPr>
        <w:fldChar w:fldCharType="separate"/>
      </w:r>
      <w:r w:rsidR="00084910">
        <w:rPr>
          <w:b/>
          <w:sz w:val="23"/>
          <w:szCs w:val="23"/>
        </w:rPr>
        <w:t>_____________________________</w:t>
      </w:r>
      <w:r w:rsidR="00E95657" w:rsidRPr="00E95657">
        <w:rPr>
          <w:b/>
          <w:sz w:val="23"/>
          <w:szCs w:val="23"/>
        </w:rPr>
        <w:t xml:space="preserve"> года рождения, место рождения </w:t>
      </w:r>
      <w:r w:rsidR="00084910">
        <w:rPr>
          <w:b/>
          <w:sz w:val="23"/>
          <w:szCs w:val="23"/>
        </w:rPr>
        <w:t>________________________</w:t>
      </w:r>
      <w:r w:rsidR="00E95657" w:rsidRPr="00E95657">
        <w:rPr>
          <w:b/>
          <w:sz w:val="23"/>
          <w:szCs w:val="23"/>
        </w:rPr>
        <w:t xml:space="preserve">, пол </w:t>
      </w:r>
      <w:r w:rsidR="00084910">
        <w:rPr>
          <w:b/>
          <w:sz w:val="23"/>
          <w:szCs w:val="23"/>
        </w:rPr>
        <w:t>______________</w:t>
      </w:r>
      <w:r w:rsidR="00E95657" w:rsidRPr="00E95657">
        <w:rPr>
          <w:b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E95657">
        <w:rPr>
          <w:b/>
          <w:sz w:val="23"/>
          <w:szCs w:val="23"/>
        </w:rPr>
        <w:t xml:space="preserve"> </w:t>
      </w:r>
      <w:proofErr w:type="gramStart"/>
      <w:r w:rsidR="00E95657" w:rsidRPr="00E95657">
        <w:rPr>
          <w:b/>
          <w:sz w:val="23"/>
          <w:szCs w:val="23"/>
        </w:rPr>
        <w:t xml:space="preserve">жительства по адресу: </w:t>
      </w:r>
      <w:r w:rsidR="00084910">
        <w:rPr>
          <w:b/>
          <w:sz w:val="23"/>
          <w:szCs w:val="23"/>
        </w:rPr>
        <w:t>______________________________________________________</w:t>
      </w:r>
      <w:r w:rsidR="00E95657" w:rsidRPr="00E95657">
        <w:rPr>
          <w:b/>
          <w:sz w:val="23"/>
          <w:szCs w:val="23"/>
        </w:rPr>
        <w:t xml:space="preserve">, паспорт: </w:t>
      </w:r>
      <w:r w:rsidR="00084910">
        <w:rPr>
          <w:b/>
          <w:sz w:val="23"/>
          <w:szCs w:val="23"/>
        </w:rPr>
        <w:t>____________________</w:t>
      </w:r>
      <w:r w:rsidR="00E95657" w:rsidRPr="00E95657">
        <w:rPr>
          <w:b/>
          <w:sz w:val="23"/>
          <w:szCs w:val="23"/>
        </w:rPr>
        <w:t xml:space="preserve"> выдан: </w:t>
      </w:r>
      <w:r w:rsidR="00084910">
        <w:rPr>
          <w:b/>
          <w:sz w:val="23"/>
          <w:szCs w:val="23"/>
        </w:rPr>
        <w:t>__________________________________________________________</w:t>
      </w:r>
      <w:r w:rsidR="00E95657" w:rsidRPr="00E95657">
        <w:rPr>
          <w:b/>
          <w:sz w:val="23"/>
          <w:szCs w:val="23"/>
        </w:rPr>
        <w:t xml:space="preserve">, именуемый в дальнейшем «Арендатор», </w:t>
      </w:r>
      <w:r w:rsidR="002A32B5" w:rsidRPr="00E95657">
        <w:rPr>
          <w:b/>
          <w:sz w:val="23"/>
          <w:szCs w:val="23"/>
        </w:rPr>
        <w:fldChar w:fldCharType="end"/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D27A97">
        <w:fldChar w:fldCharType="begin"/>
      </w:r>
      <w:r w:rsidR="00D27A97">
        <w:instrText xml:space="preserve">DOCVARIABLE "SP_FUNC:GetVivodOjectov(CONTEXT)"  \* MERGEFORMAT </w:instrText>
      </w:r>
      <w:r w:rsidR="00D27A97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D27A97">
        <w:fldChar w:fldCharType="end"/>
      </w:r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D27A97">
        <w:fldChar w:fldCharType="begin"/>
      </w:r>
      <w:r w:rsidR="00D27A97">
        <w:instrText xml:space="preserve">DOCVARIABLE "SP_FUNC: GetObjectRegin (CONTEXT)" \* MERGEFORMAT </w:instrText>
      </w:r>
      <w:r w:rsidR="00D27A97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</w:t>
      </w:r>
      <w:proofErr w:type="gramStart"/>
      <w:r w:rsidR="00E95657">
        <w:t>ии ау</w:t>
      </w:r>
      <w:proofErr w:type="gramEnd"/>
      <w:r w:rsidR="00E95657">
        <w:t>кциона на право заключения договора аренды земельного участка»</w:t>
      </w:r>
      <w:r w:rsidR="00D27A97">
        <w:fldChar w:fldCharType="end"/>
      </w:r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414B5CAC" w:rsidR="00193CC7" w:rsidRPr="004F521B" w:rsidRDefault="00193CC7" w:rsidP="00830FCE">
      <w:pPr>
        <w:pStyle w:val="2"/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FA7056">
        <w:t xml:space="preserve">досрочного прекращения действия Договора аренды арендатор обязан </w:t>
      </w:r>
      <w:r>
        <w:t xml:space="preserve">в срок до подписания Акта </w:t>
      </w:r>
      <w:r w:rsidRPr="004F521B">
        <w:t>сдачи-приемки</w:t>
      </w:r>
      <w:r>
        <w:t xml:space="preserve">, </w:t>
      </w:r>
      <w:r w:rsidRPr="00FA7056">
        <w:t xml:space="preserve">внести арендную плату в полном объеме, в размере, установленном договором за текущий год, </w:t>
      </w:r>
      <w:r>
        <w:t xml:space="preserve"> за исключением случая предусмотренного пунктом </w:t>
      </w:r>
      <w:r w:rsidRPr="009A711F">
        <w:t>4.2.1</w:t>
      </w:r>
      <w:r w:rsidR="00084910" w:rsidRPr="009A711F">
        <w:t>6</w:t>
      </w:r>
      <w:r w:rsidRPr="009A711F">
        <w:t xml:space="preserve"> Договора</w:t>
      </w:r>
      <w:r w:rsidR="00BC3F5E">
        <w:t xml:space="preserve"> </w:t>
      </w:r>
      <w:r>
        <w:t>(за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9A711F" w:rsidRDefault="00A407D6" w:rsidP="00830FCE">
      <w:pPr>
        <w:pStyle w:val="2"/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(обследование) Объекта в </w:t>
      </w:r>
      <w:r w:rsidRPr="009A711F">
        <w:t>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9A711F" w:rsidRDefault="00A407D6" w:rsidP="00830FCE">
      <w:pPr>
        <w:pStyle w:val="2"/>
      </w:pPr>
      <w:r w:rsidRPr="009A711F"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9A711F" w:rsidRDefault="00A407D6" w:rsidP="00A407D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9A711F">
        <w:rPr>
          <w:bCs/>
          <w:color w:val="000000"/>
          <w:sz w:val="24"/>
          <w:szCs w:val="24"/>
        </w:rPr>
        <w:t>3.2.</w:t>
      </w:r>
      <w:r w:rsidRPr="009A711F">
        <w:rPr>
          <w:b/>
          <w:bCs/>
          <w:color w:val="000000"/>
          <w:sz w:val="24"/>
          <w:szCs w:val="24"/>
        </w:rPr>
        <w:t>Арендатор имеет право:</w:t>
      </w:r>
    </w:p>
    <w:p w14:paraId="051878CB" w14:textId="77777777" w:rsidR="00A407D6" w:rsidRPr="0045600C" w:rsidRDefault="00A407D6" w:rsidP="00A407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9A711F">
        <w:rPr>
          <w:color w:val="000000"/>
          <w:sz w:val="24"/>
          <w:szCs w:val="24"/>
        </w:rPr>
        <w:t>3.2.1.</w:t>
      </w:r>
      <w:r w:rsidRPr="009A711F">
        <w:rPr>
          <w:color w:val="000000"/>
          <w:sz w:val="24"/>
          <w:szCs w:val="24"/>
        </w:rPr>
        <w:tab/>
        <w:t>Использовать Объект на условиях, установленных Договором</w:t>
      </w:r>
      <w:r w:rsidRPr="00FA7056">
        <w:rPr>
          <w:color w:val="31849B"/>
          <w:sz w:val="24"/>
          <w:szCs w:val="24"/>
        </w:rPr>
        <w:t>.</w:t>
      </w:r>
    </w:p>
    <w:p w14:paraId="4DB9422C" w14:textId="3D26A84D" w:rsidR="005033BD" w:rsidRDefault="00A407D6" w:rsidP="00830FCE">
      <w:pPr>
        <w:pStyle w:val="3"/>
        <w:rPr>
          <w:sz w:val="24"/>
          <w:szCs w:val="24"/>
        </w:rPr>
      </w:pPr>
      <w:r w:rsidRPr="0045600C">
        <w:rPr>
          <w:sz w:val="24"/>
          <w:szCs w:val="24"/>
        </w:rPr>
        <w:t>3.2.2.</w:t>
      </w:r>
      <w:r w:rsidRPr="0045600C">
        <w:rPr>
          <w:sz w:val="24"/>
          <w:szCs w:val="24"/>
        </w:rPr>
        <w:tab/>
      </w:r>
      <w:r w:rsidR="00F95306">
        <w:rPr>
          <w:sz w:val="24"/>
          <w:szCs w:val="24"/>
        </w:rPr>
        <w:t>О</w:t>
      </w:r>
      <w:r w:rsidR="005033BD">
        <w:t>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A407D6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3.2.3.  </w:t>
      </w:r>
      <w:r w:rsidR="00A407D6"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A407D6">
        <w:rPr>
          <w:sz w:val="22"/>
          <w:szCs w:val="22"/>
        </w:rPr>
        <w:t>3.3.</w:t>
      </w:r>
      <w:r w:rsidRPr="00A407D6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9A711F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Использовать </w:t>
      </w:r>
      <w:r w:rsidR="00A407D6" w:rsidRPr="009A711F"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9A711F">
        <w:t xml:space="preserve"> </w:t>
      </w:r>
    </w:p>
    <w:p w14:paraId="5E806432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>
        <w:t xml:space="preserve"> </w:t>
      </w:r>
    </w:p>
    <w:p w14:paraId="65B6ACBC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>
        <w:t xml:space="preserve"> </w:t>
      </w:r>
    </w:p>
    <w:p w14:paraId="7A496F75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>
        <w:t xml:space="preserve"> </w:t>
      </w:r>
    </w:p>
    <w:p w14:paraId="10D7DDB4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Не нарушать права других землепользователей и </w:t>
      </w:r>
      <w:proofErr w:type="spellStart"/>
      <w:r w:rsidRPr="004F521B">
        <w:t>природопользователей</w:t>
      </w:r>
      <w:proofErr w:type="spellEnd"/>
      <w:r w:rsidRPr="004F521B">
        <w:t>.</w:t>
      </w:r>
      <w:r w:rsidR="00AA66DC">
        <w:t xml:space="preserve"> </w:t>
      </w:r>
    </w:p>
    <w:p w14:paraId="030C1BBD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>
        <w:t xml:space="preserve"> </w:t>
      </w:r>
    </w:p>
    <w:p w14:paraId="22B2D3C3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Обеспечивать </w:t>
      </w:r>
      <w:r w:rsidR="00A407D6" w:rsidRPr="0045600C">
        <w:t xml:space="preserve">представителям Арендодателя, </w:t>
      </w:r>
      <w:r w:rsidR="00A407D6" w:rsidRPr="009A711F">
        <w:t>органам государственного земельного надзора и муниципального земельного контроля по первому</w:t>
      </w:r>
      <w:r w:rsidR="00A407D6" w:rsidRPr="0045600C">
        <w:t xml:space="preserve">  требова</w:t>
      </w:r>
      <w:r w:rsidR="00AA66DC">
        <w:t xml:space="preserve">нию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14:paraId="767D0F81" w14:textId="739B150B" w:rsidR="00AA66DC" w:rsidRDefault="00F95306" w:rsidP="00F95306">
      <w:pPr>
        <w:pStyle w:val="3"/>
        <w:numPr>
          <w:ilvl w:val="2"/>
          <w:numId w:val="29"/>
        </w:numPr>
        <w:ind w:left="709" w:hanging="709"/>
      </w:pPr>
      <w:r>
        <w:lastRenderedPageBreak/>
        <w:t xml:space="preserve"> </w:t>
      </w:r>
      <w:r w:rsidR="00A407D6" w:rsidRPr="0045600C">
        <w:t xml:space="preserve">Объект для его осмотра, осуществления </w:t>
      </w:r>
      <w:proofErr w:type="gramStart"/>
      <w:r w:rsidR="00A407D6" w:rsidRPr="0045600C">
        <w:t>контроля за</w:t>
      </w:r>
      <w:proofErr w:type="gramEnd"/>
      <w:r w:rsidR="00A407D6" w:rsidRPr="0045600C">
        <w:t xml:space="preserve"> его испол</w:t>
      </w:r>
      <w:r>
        <w:t xml:space="preserve">ьзованием и проверки соблюдения </w:t>
      </w:r>
      <w:r w:rsidR="00A407D6" w:rsidRPr="0045600C">
        <w:t>условий Договора.</w:t>
      </w:r>
      <w:r w:rsidR="00AA66DC">
        <w:t xml:space="preserve"> </w:t>
      </w:r>
    </w:p>
    <w:p w14:paraId="49D233E7" w14:textId="1F8344BA" w:rsidR="00AA66DC" w:rsidRDefault="00F95306" w:rsidP="00F95306">
      <w:pPr>
        <w:pStyle w:val="3"/>
        <w:numPr>
          <w:ilvl w:val="2"/>
          <w:numId w:val="29"/>
        </w:numPr>
        <w:ind w:left="709" w:hanging="709"/>
      </w:pPr>
      <w:r>
        <w:t xml:space="preserve"> </w:t>
      </w:r>
      <w:r w:rsidR="00782D4F"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="00782D4F"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0F13600D" w:rsidR="00AA66DC" w:rsidRDefault="005033BD" w:rsidP="00F95306">
      <w:pPr>
        <w:pStyle w:val="3"/>
        <w:numPr>
          <w:ilvl w:val="2"/>
          <w:numId w:val="29"/>
        </w:numPr>
        <w:ind w:left="709" w:hanging="709"/>
      </w:pPr>
      <w:r>
        <w:t>Без согласия Арендодателя не передавать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1F52657B" w:rsidR="00AA66DC" w:rsidRDefault="00AA66DC" w:rsidP="00F95306">
      <w:pPr>
        <w:pStyle w:val="3"/>
        <w:ind w:left="709" w:hanging="709"/>
      </w:pPr>
      <w:r>
        <w:t xml:space="preserve">     4.2.15.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A319D4F" w:rsidR="00782D4F" w:rsidRPr="009A711F" w:rsidRDefault="00AA66DC" w:rsidP="00F95306">
      <w:pPr>
        <w:pStyle w:val="3"/>
        <w:ind w:left="709" w:hanging="709"/>
      </w:pPr>
      <w:r>
        <w:t xml:space="preserve">   4.2.16. </w:t>
      </w:r>
      <w:r w:rsidR="00782D4F" w:rsidRPr="009A711F">
        <w:t xml:space="preserve">В случае отчуждения (продажи, дарения, мены, передачи) </w:t>
      </w:r>
      <w:r w:rsidR="009E5744" w:rsidRPr="009A711F">
        <w:t>объекта капитального строительства</w:t>
      </w:r>
      <w:r w:rsidR="00782D4F" w:rsidRPr="009A711F">
        <w:t>, расположенного на арендуемом Объекте, другому юридическому или физическому лицу в срок не позднее 5</w:t>
      </w:r>
      <w:r w:rsidR="00084910" w:rsidRPr="009A711F">
        <w:t xml:space="preserve"> </w:t>
      </w:r>
      <w:r w:rsidR="00752866" w:rsidRPr="009A711F">
        <w:t>рабочих</w:t>
      </w:r>
      <w:r w:rsidR="00782D4F" w:rsidRPr="009A711F">
        <w:t xml:space="preserve"> дней после государственной регистрации  сделки уведомить об этом Арендодателя</w:t>
      </w:r>
      <w:r w:rsidR="001C6F32" w:rsidRPr="009A711F">
        <w:t xml:space="preserve"> путем предоставления копии договора купли-продажи. </w:t>
      </w:r>
      <w:proofErr w:type="gramStart"/>
      <w:r w:rsidR="001C6F32" w:rsidRPr="009A711F">
        <w:t>Лицо</w:t>
      </w:r>
      <w:proofErr w:type="gramEnd"/>
      <w:r w:rsidR="001C6F32" w:rsidRPr="009A711F">
        <w:t xml:space="preserve"> приобретшее строение обязано в срок не позднее 1</w:t>
      </w:r>
      <w:r w:rsidR="00752866" w:rsidRPr="009A711F">
        <w:t>0</w:t>
      </w:r>
      <w:r w:rsidR="001C6F32" w:rsidRPr="009A711F">
        <w:t xml:space="preserve"> </w:t>
      </w:r>
      <w:r w:rsidR="00752866" w:rsidRPr="009A711F">
        <w:t>рабочих</w:t>
      </w:r>
      <w:r w:rsidR="001C6F32" w:rsidRPr="009A711F">
        <w:t xml:space="preserve"> дней обратиться за оформлением прав на Объект.</w:t>
      </w:r>
    </w:p>
    <w:p w14:paraId="4ED2B35A" w14:textId="5D6589E8" w:rsidR="00E52809" w:rsidRPr="009A711F" w:rsidRDefault="00AA66DC" w:rsidP="00F95306">
      <w:pPr>
        <w:pStyle w:val="3"/>
        <w:ind w:left="709" w:hanging="709"/>
      </w:pPr>
      <w:r>
        <w:t xml:space="preserve">   4.2.17. </w:t>
      </w:r>
      <w:r w:rsidR="00782D4F" w:rsidRPr="004F521B">
        <w:t xml:space="preserve">Письменно </w:t>
      </w:r>
      <w:r w:rsidR="009E5744" w:rsidRPr="0045600C">
        <w:t>сообщить Аре</w:t>
      </w:r>
      <w:r w:rsidR="009E5744">
        <w:t xml:space="preserve">ндодателю не позднее, чем за </w:t>
      </w:r>
      <w:r w:rsidR="009E5744" w:rsidRPr="00465B89">
        <w:rPr>
          <w:color w:val="000000" w:themeColor="text1"/>
        </w:rPr>
        <w:t xml:space="preserve">один </w:t>
      </w:r>
      <w:r w:rsidR="009E5744" w:rsidRPr="0045600C">
        <w:t>месяца о предстоящем досрочном освобождении Объекта</w:t>
      </w:r>
      <w:r w:rsidR="009E5744">
        <w:t xml:space="preserve"> </w:t>
      </w:r>
      <w:r w:rsidR="009E5744" w:rsidRPr="009A711F">
        <w:t>и передать его по Акту приема-передачи.</w:t>
      </w:r>
    </w:p>
    <w:p w14:paraId="4ED2B35B" w14:textId="77777777" w:rsidR="00E52809" w:rsidRPr="009A711F" w:rsidRDefault="00E52809" w:rsidP="00F95306">
      <w:pPr>
        <w:pStyle w:val="1"/>
        <w:ind w:left="709" w:hanging="709"/>
      </w:pPr>
      <w:r w:rsidRPr="009A711F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Pr="002C7682" w:rsidRDefault="00E52809" w:rsidP="004C281D">
      <w:pPr>
        <w:pStyle w:val="1"/>
      </w:pPr>
      <w:r w:rsidRPr="002C7682">
        <w:t>ОСОБЫЕ УСЛОВИЯ</w:t>
      </w:r>
    </w:p>
    <w:p w14:paraId="4C9D93BD" w14:textId="0468B418" w:rsidR="002C7682" w:rsidRPr="002C7682" w:rsidRDefault="00F95306" w:rsidP="002C7682">
      <w:pPr>
        <w:pStyle w:val="2"/>
        <w:rPr>
          <w:b/>
        </w:rPr>
      </w:pPr>
      <w:r w:rsidRPr="002C7682">
        <w:t xml:space="preserve"> </w:t>
      </w:r>
      <w:r w:rsidR="009029D6" w:rsidRPr="002C7682">
        <w:rPr>
          <w:b/>
        </w:rPr>
        <w:t>Арендатор не вправе</w:t>
      </w:r>
      <w:r w:rsidRPr="002C7682">
        <w:rPr>
          <w:b/>
        </w:rPr>
        <w:t>:</w:t>
      </w:r>
    </w:p>
    <w:p w14:paraId="6CC5A333" w14:textId="716D17CE" w:rsidR="002C7682" w:rsidRPr="002C7682" w:rsidRDefault="002C7682" w:rsidP="002C7682">
      <w:pPr>
        <w:pStyle w:val="2"/>
        <w:numPr>
          <w:ilvl w:val="0"/>
          <w:numId w:val="0"/>
        </w:numPr>
        <w:ind w:left="567" w:hanging="567"/>
      </w:pPr>
      <w:r w:rsidRPr="002C7682">
        <w:rPr>
          <w:b/>
        </w:rPr>
        <w:t>6.1.1.</w:t>
      </w:r>
      <w:r w:rsidRPr="002C7682">
        <w:t xml:space="preserve">сдавать Объект (его части) в субаренду (поднаем), а также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Pr="002C7682">
        <w:t>обязательствам</w:t>
      </w:r>
      <w:proofErr w:type="gramEnd"/>
      <w:r w:rsidRPr="002C7682">
        <w:t xml:space="preserve"> возникшим из заключенного на торгах договора;</w:t>
      </w:r>
    </w:p>
    <w:p w14:paraId="194765DA" w14:textId="50FCE763" w:rsidR="00F95306" w:rsidRPr="002C7682" w:rsidRDefault="002C7682" w:rsidP="002C7682">
      <w:pPr>
        <w:widowControl/>
        <w:ind w:left="567" w:hanging="567"/>
        <w:jc w:val="both"/>
        <w:rPr>
          <w:sz w:val="22"/>
          <w:szCs w:val="22"/>
        </w:rPr>
      </w:pPr>
      <w:r w:rsidRPr="002C7682">
        <w:rPr>
          <w:sz w:val="22"/>
          <w:szCs w:val="22"/>
        </w:rPr>
        <w:t>6.</w:t>
      </w:r>
      <w:r w:rsidR="00E93A96">
        <w:rPr>
          <w:sz w:val="22"/>
          <w:szCs w:val="22"/>
        </w:rPr>
        <w:t>1.</w:t>
      </w:r>
      <w:r w:rsidRPr="002C7682">
        <w:rPr>
          <w:sz w:val="22"/>
          <w:szCs w:val="22"/>
        </w:rPr>
        <w:t>2.  Внесение изменений в заключенный по результатам аукциона договор аренды земельного участка, в части изменения видов разрешенного использования такого земельного участка не допускается.</w:t>
      </w:r>
    </w:p>
    <w:p w14:paraId="37E1672C" w14:textId="1145B0C3" w:rsidR="00AF4A71" w:rsidRPr="002C7682" w:rsidRDefault="00F95306" w:rsidP="002C7682">
      <w:pPr>
        <w:widowControl/>
        <w:ind w:left="567" w:hanging="567"/>
        <w:jc w:val="both"/>
        <w:rPr>
          <w:color w:val="000000"/>
          <w:sz w:val="22"/>
          <w:szCs w:val="22"/>
        </w:rPr>
      </w:pPr>
      <w:r w:rsidRPr="002C7682">
        <w:rPr>
          <w:color w:val="000000"/>
          <w:sz w:val="22"/>
          <w:szCs w:val="22"/>
        </w:rPr>
        <w:t>6.</w:t>
      </w:r>
      <w:r w:rsidR="00E93A96">
        <w:rPr>
          <w:color w:val="000000"/>
          <w:sz w:val="22"/>
          <w:szCs w:val="22"/>
        </w:rPr>
        <w:t>1.</w:t>
      </w:r>
      <w:r w:rsidRPr="002C7682">
        <w:rPr>
          <w:color w:val="000000"/>
          <w:sz w:val="22"/>
          <w:szCs w:val="22"/>
        </w:rPr>
        <w:t xml:space="preserve">3. </w:t>
      </w:r>
      <w:r w:rsidR="00AF4A71" w:rsidRPr="002C7682">
        <w:rPr>
          <w:color w:val="000000"/>
          <w:sz w:val="22"/>
          <w:szCs w:val="22"/>
        </w:rPr>
        <w:t xml:space="preserve">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399ADC9E" w:rsidR="006844BF" w:rsidRDefault="006844BF" w:rsidP="002C7682">
      <w:pPr>
        <w:widowControl/>
        <w:ind w:left="567" w:hanging="567"/>
        <w:jc w:val="both"/>
        <w:rPr>
          <w:sz w:val="22"/>
          <w:szCs w:val="22"/>
        </w:rPr>
      </w:pPr>
      <w:r w:rsidRPr="002C7682">
        <w:rPr>
          <w:sz w:val="22"/>
          <w:szCs w:val="22"/>
        </w:rPr>
        <w:t>6.</w:t>
      </w:r>
      <w:r w:rsidR="00E93A96">
        <w:rPr>
          <w:sz w:val="22"/>
          <w:szCs w:val="22"/>
        </w:rPr>
        <w:t>1.</w:t>
      </w:r>
      <w:r w:rsidRPr="002C7682">
        <w:rPr>
          <w:sz w:val="22"/>
          <w:szCs w:val="22"/>
        </w:rPr>
        <w:t xml:space="preserve">4. </w:t>
      </w:r>
      <w:r w:rsidR="002C7682" w:rsidRPr="002C7682">
        <w:rPr>
          <w:sz w:val="22"/>
          <w:szCs w:val="22"/>
        </w:rPr>
        <w:t xml:space="preserve"> </w:t>
      </w:r>
      <w:r w:rsidRPr="002C7682">
        <w:rPr>
          <w:sz w:val="22"/>
          <w:szCs w:val="22"/>
        </w:rPr>
        <w:t>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1550279A" w14:textId="494E8F6A" w:rsidR="00BA300C" w:rsidRPr="002C7682" w:rsidRDefault="00BA300C" w:rsidP="002C7682">
      <w:pPr>
        <w:widowControl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6.1.5.</w:t>
      </w:r>
      <w:r w:rsidRPr="00BA300C">
        <w:t xml:space="preserve"> </w:t>
      </w:r>
      <w:r>
        <w:t xml:space="preserve">Ограничения/ Обременения на земельный участок: </w:t>
      </w:r>
      <w:r w:rsidRPr="00BA300C">
        <w:rPr>
          <w:b/>
          <w:sz w:val="22"/>
          <w:szCs w:val="22"/>
        </w:rPr>
        <w:t>В соответствии с письмом ОАО «МРСК Урала» – «Челябэнерго» от 31.01.2020г. №ЧЭ/</w:t>
      </w:r>
      <w:bookmarkStart w:id="2" w:name="_GoBack"/>
      <w:bookmarkEnd w:id="2"/>
      <w:r w:rsidRPr="00BA300C">
        <w:rPr>
          <w:b/>
          <w:sz w:val="22"/>
          <w:szCs w:val="22"/>
        </w:rPr>
        <w:t xml:space="preserve">ЗЭС/01-03/616 вблизи указанного земельного участка проходит охранная зона № 74.25.2.1095 сооружение – линия электропередач ВЛ. 0,4 </w:t>
      </w:r>
      <w:proofErr w:type="spellStart"/>
      <w:r w:rsidRPr="00BA300C">
        <w:rPr>
          <w:b/>
          <w:sz w:val="22"/>
          <w:szCs w:val="22"/>
        </w:rPr>
        <w:t>кВ</w:t>
      </w:r>
      <w:proofErr w:type="spellEnd"/>
      <w:r w:rsidRPr="00BA300C">
        <w:rPr>
          <w:b/>
          <w:sz w:val="22"/>
          <w:szCs w:val="22"/>
        </w:rPr>
        <w:t xml:space="preserve"> № 6 ТП -207.</w:t>
      </w:r>
    </w:p>
    <w:p w14:paraId="4ED2B363" w14:textId="77777777"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lastRenderedPageBreak/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9029D6" w:rsidRDefault="00026FBE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Досрочно в судебном порядке по требованию Арендатора в </w:t>
      </w:r>
      <w:r w:rsidR="00084910">
        <w:t>соответствии со</w:t>
      </w:r>
      <w:r w:rsidR="00084910" w:rsidRPr="009029D6">
        <w:t xml:space="preserve"> </w:t>
      </w:r>
      <w:r w:rsidRPr="009029D6">
        <w:t>ст. 620 ГК РФ.</w:t>
      </w:r>
      <w:r w:rsidR="009029D6" w:rsidRPr="009029D6">
        <w:t xml:space="preserve"> </w:t>
      </w:r>
    </w:p>
    <w:p w14:paraId="4BA0E07B" w14:textId="5360D18A" w:rsidR="007E19EB" w:rsidRPr="009A711F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4330BD" w:rsidRPr="009029D6">
        <w:t>Досрочно   в судебном порядке</w:t>
      </w:r>
      <w:r w:rsidR="004330BD" w:rsidRPr="009029D6">
        <w:rPr>
          <w:color w:val="31849B"/>
        </w:rPr>
        <w:t xml:space="preserve"> </w:t>
      </w:r>
      <w:r w:rsidR="004330BD" w:rsidRPr="009A711F">
        <w:t>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9A711F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установленным </w:t>
      </w:r>
      <w:proofErr w:type="spellStart"/>
      <w:r w:rsidR="00752866">
        <w:t>п.п</w:t>
      </w:r>
      <w:proofErr w:type="spellEnd"/>
      <w:r w:rsidR="00752866">
        <w:t>. 7.</w:t>
      </w:r>
      <w:r w:rsidR="00D03316">
        <w:t>2</w:t>
      </w:r>
      <w:r w:rsidR="00752866">
        <w:t xml:space="preserve">. - </w:t>
      </w:r>
      <w:r w:rsidR="007E19EB">
        <w:t>7.</w:t>
      </w:r>
      <w:r w:rsidR="00D03316">
        <w:t>4</w:t>
      </w:r>
      <w:r w:rsidR="007E19EB">
        <w:t>.</w:t>
      </w:r>
      <w:r w:rsidRPr="004F521B">
        <w:t xml:space="preserve"> Договора, Арендодатель должен известит</w:t>
      </w:r>
      <w:r w:rsidR="00752866">
        <w:t>ь Арендатора не менее</w:t>
      </w:r>
      <w:proofErr w:type="gramStart"/>
      <w:r w:rsidR="00752866">
        <w:t>,</w:t>
      </w:r>
      <w:proofErr w:type="gramEnd"/>
      <w:r w:rsidR="00752866">
        <w:t xml:space="preserve"> </w:t>
      </w:r>
      <w:r w:rsidR="00752866" w:rsidRPr="009A711F">
        <w:t>чем за 10 рабочих</w:t>
      </w:r>
      <w:r w:rsidRPr="009A711F"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Свидетельство о внесении в Единый государственный реестр юридических лиц, серия 74  №001017682, зарегистрировано Администрацией </w:t>
      </w:r>
      <w:proofErr w:type="spellStart"/>
      <w:r w:rsidRPr="004F521B">
        <w:rPr>
          <w:sz w:val="22"/>
          <w:szCs w:val="22"/>
        </w:rPr>
        <w:t>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>латоуста</w:t>
      </w:r>
      <w:proofErr w:type="spellEnd"/>
      <w:r w:rsidRPr="004F521B">
        <w:rPr>
          <w:sz w:val="22"/>
          <w:szCs w:val="22"/>
        </w:rPr>
        <w:t xml:space="preserve">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75A627AD" w14:textId="77777777" w:rsidR="000F3691" w:rsidRPr="004F521B" w:rsidRDefault="000F3691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0D39E355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00D2DA2C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3408767E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43B69591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4ED2B37A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4ED2B37B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(КУИ ЗГО)</w:t>
      </w:r>
    </w:p>
    <w:p w14:paraId="4ED2B37C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ИНН 7404009308, КПП 740401001</w:t>
      </w:r>
    </w:p>
    <w:p w14:paraId="4ED2B37D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proofErr w:type="gramStart"/>
      <w:r w:rsidRPr="004F521B">
        <w:rPr>
          <w:b/>
          <w:bCs/>
          <w:color w:val="000000"/>
          <w:sz w:val="22"/>
          <w:szCs w:val="22"/>
        </w:rPr>
        <w:t>Р</w:t>
      </w:r>
      <w:proofErr w:type="gramEnd"/>
      <w:r w:rsidRPr="004F521B">
        <w:rPr>
          <w:b/>
          <w:bCs/>
          <w:color w:val="000000"/>
          <w:sz w:val="22"/>
          <w:szCs w:val="22"/>
        </w:rPr>
        <w:t>/счет 40101810400000010801,</w:t>
      </w:r>
    </w:p>
    <w:p w14:paraId="4ED2B37E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Банк получателя – Отделение Челябинск, </w:t>
      </w:r>
      <w:proofErr w:type="spellStart"/>
      <w:r w:rsidRPr="004F521B">
        <w:rPr>
          <w:b/>
          <w:bCs/>
          <w:color w:val="000000"/>
          <w:sz w:val="22"/>
          <w:szCs w:val="22"/>
        </w:rPr>
        <w:t>г</w:t>
      </w:r>
      <w:proofErr w:type="gramStart"/>
      <w:r w:rsidRPr="004F521B">
        <w:rPr>
          <w:b/>
          <w:bCs/>
          <w:color w:val="000000"/>
          <w:sz w:val="22"/>
          <w:szCs w:val="22"/>
        </w:rPr>
        <w:t>.Ч</w:t>
      </w:r>
      <w:proofErr w:type="gramEnd"/>
      <w:r w:rsidRPr="004F521B">
        <w:rPr>
          <w:b/>
          <w:bCs/>
          <w:color w:val="000000"/>
          <w:sz w:val="22"/>
          <w:szCs w:val="22"/>
        </w:rPr>
        <w:t>елябинск</w:t>
      </w:r>
      <w:proofErr w:type="spellEnd"/>
    </w:p>
    <w:p w14:paraId="4ED2B37F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БИК 047501001</w:t>
      </w:r>
    </w:p>
    <w:p w14:paraId="4ED2B380" w14:textId="77777777" w:rsidR="00673A65" w:rsidRPr="004F521B" w:rsidRDefault="00673A65" w:rsidP="001C058B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F521B">
        <w:rPr>
          <w:b/>
          <w:bCs/>
          <w:color w:val="000000"/>
          <w:sz w:val="22"/>
          <w:szCs w:val="22"/>
        </w:rPr>
        <w:t xml:space="preserve">КБК </w:t>
      </w:r>
      <w:r w:rsidR="002A32B5" w:rsidRPr="004F521B">
        <w:rPr>
          <w:b/>
          <w:sz w:val="22"/>
        </w:rPr>
        <w:fldChar w:fldCharType="begin"/>
      </w:r>
      <w:r w:rsidR="002A32B5" w:rsidRPr="004F521B">
        <w:rPr>
          <w:b/>
          <w:sz w:val="22"/>
        </w:rPr>
        <w:instrText>DOCVARIABLE "SP_FUNC:</w:instrText>
      </w:r>
      <w:r w:rsidR="002A32B5" w:rsidRPr="004F521B">
        <w:instrText xml:space="preserve"> </w:instrText>
      </w:r>
      <w:r w:rsidR="002A32B5" w:rsidRPr="004F521B">
        <w:rPr>
          <w:b/>
          <w:sz w:val="22"/>
        </w:rPr>
        <w:instrText xml:space="preserve">GetKBK (CONTEXT)" \* MERGEFORMAT </w:instrText>
      </w:r>
      <w:r w:rsidR="002A32B5" w:rsidRPr="004F521B">
        <w:rPr>
          <w:b/>
          <w:sz w:val="22"/>
        </w:rPr>
        <w:fldChar w:fldCharType="separate"/>
      </w:r>
      <w:r w:rsidR="00E95657">
        <w:rPr>
          <w:b/>
          <w:sz w:val="22"/>
        </w:rPr>
        <w:t>118 1 11 050 1204 0000 120</w:t>
      </w:r>
      <w:r w:rsidR="002A32B5" w:rsidRPr="004F521B">
        <w:rPr>
          <w:b/>
          <w:sz w:val="22"/>
        </w:rPr>
        <w:fldChar w:fldCharType="end"/>
      </w:r>
    </w:p>
    <w:p w14:paraId="4ED2B381" w14:textId="77777777" w:rsidR="00673A65" w:rsidRPr="004F521B" w:rsidRDefault="000B6DC8" w:rsidP="001C058B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F521B">
        <w:rPr>
          <w:b/>
          <w:bCs/>
          <w:color w:val="000000"/>
          <w:sz w:val="22"/>
          <w:szCs w:val="22"/>
        </w:rPr>
        <w:t>ОКТМО 75712000</w:t>
      </w:r>
    </w:p>
    <w:p w14:paraId="4ED2B382" w14:textId="77777777" w:rsidR="00673A65" w:rsidRPr="004F521B" w:rsidRDefault="00673A65" w:rsidP="001C058B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F521B">
        <w:rPr>
          <w:b/>
          <w:bCs/>
          <w:color w:val="000000"/>
          <w:sz w:val="22"/>
          <w:szCs w:val="22"/>
        </w:rPr>
        <w:t>Назначение платежа: арендная плата за землю №</w:t>
      </w:r>
      <w:r w:rsidRPr="004F521B">
        <w:rPr>
          <w:color w:val="000000"/>
          <w:sz w:val="22"/>
          <w:szCs w:val="22"/>
        </w:rPr>
        <w:t>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9A711F" w:rsidRDefault="00E95657" w:rsidP="007B0077">
      <w:pPr>
        <w:jc w:val="both"/>
        <w:rPr>
          <w:color w:val="000000"/>
          <w:sz w:val="22"/>
          <w:szCs w:val="22"/>
        </w:rPr>
      </w:pPr>
      <w:r w:rsidRPr="009A711F">
        <w:rPr>
          <w:color w:val="000000"/>
          <w:sz w:val="22"/>
          <w:szCs w:val="22"/>
        </w:rPr>
        <w:t xml:space="preserve">Заместитель </w:t>
      </w:r>
      <w:r w:rsidR="00035B49" w:rsidRPr="009A711F">
        <w:rPr>
          <w:color w:val="000000"/>
          <w:sz w:val="22"/>
          <w:szCs w:val="22"/>
        </w:rPr>
        <w:fldChar w:fldCharType="begin"/>
      </w:r>
      <w:r w:rsidR="00035B49" w:rsidRPr="009A711F">
        <w:rPr>
          <w:color w:val="000000"/>
          <w:sz w:val="22"/>
          <w:szCs w:val="22"/>
        </w:rPr>
        <w:instrText>DOCVARIABLE "SP_FUNC:</w:instrText>
      </w:r>
      <w:r w:rsidR="00035B49" w:rsidRPr="009A711F">
        <w:rPr>
          <w:color w:val="000000"/>
        </w:rPr>
        <w:instrText xml:space="preserve"> </w:instrText>
      </w:r>
      <w:r w:rsidR="00035B49" w:rsidRPr="009A711F">
        <w:rPr>
          <w:color w:val="000000"/>
          <w:sz w:val="22"/>
          <w:szCs w:val="22"/>
        </w:rPr>
        <w:instrText xml:space="preserve">GetPositionSignature (CONTEXT)" \* MERGEFORMAT </w:instrText>
      </w:r>
      <w:r w:rsidR="00035B49" w:rsidRPr="009A711F">
        <w:rPr>
          <w:color w:val="000000"/>
          <w:sz w:val="22"/>
          <w:szCs w:val="22"/>
        </w:rPr>
        <w:fldChar w:fldCharType="separate"/>
      </w:r>
      <w:r w:rsidRPr="009A711F">
        <w:rPr>
          <w:color w:val="000000"/>
          <w:sz w:val="22"/>
          <w:szCs w:val="22"/>
        </w:rPr>
        <w:t>руководителя</w:t>
      </w:r>
      <w:r w:rsidR="00035B49" w:rsidRPr="009A711F">
        <w:rPr>
          <w:color w:val="000000"/>
          <w:sz w:val="22"/>
          <w:szCs w:val="22"/>
        </w:rPr>
        <w:fldChar w:fldCharType="end"/>
      </w:r>
      <w:r w:rsidRPr="009A711F">
        <w:rPr>
          <w:color w:val="000000"/>
          <w:sz w:val="22"/>
          <w:szCs w:val="22"/>
        </w:rPr>
        <w:t>,</w:t>
      </w:r>
    </w:p>
    <w:p w14:paraId="4ED2B385" w14:textId="77777777" w:rsidR="007B0077" w:rsidRPr="009A711F" w:rsidRDefault="00E95657" w:rsidP="007B0077">
      <w:pPr>
        <w:jc w:val="both"/>
        <w:rPr>
          <w:color w:val="000000"/>
          <w:sz w:val="24"/>
          <w:szCs w:val="24"/>
        </w:rPr>
      </w:pPr>
      <w:r w:rsidRPr="009A711F">
        <w:rPr>
          <w:color w:val="000000"/>
          <w:sz w:val="22"/>
          <w:szCs w:val="22"/>
        </w:rPr>
        <w:t>начальник отдела земельных отношений</w:t>
      </w:r>
      <w:r w:rsidR="00AF4E62" w:rsidRPr="009A711F">
        <w:rPr>
          <w:color w:val="000000"/>
          <w:sz w:val="24"/>
          <w:szCs w:val="24"/>
        </w:rPr>
        <w:t xml:space="preserve"> </w:t>
      </w:r>
      <w:r w:rsidR="007B0077" w:rsidRPr="009A711F">
        <w:rPr>
          <w:color w:val="000000"/>
          <w:sz w:val="24"/>
          <w:szCs w:val="24"/>
        </w:rPr>
        <w:t>_____________________</w:t>
      </w:r>
      <w:r w:rsidR="00035B49" w:rsidRPr="009A711F">
        <w:rPr>
          <w:color w:val="000000"/>
          <w:sz w:val="22"/>
          <w:szCs w:val="22"/>
        </w:rPr>
        <w:fldChar w:fldCharType="begin"/>
      </w:r>
      <w:r w:rsidR="00035B49" w:rsidRPr="009A711F">
        <w:rPr>
          <w:color w:val="000000"/>
          <w:sz w:val="22"/>
          <w:szCs w:val="22"/>
        </w:rPr>
        <w:instrText>DOCVARIABLE "SP_FUNC:</w:instrText>
      </w:r>
      <w:r w:rsidR="00035B49" w:rsidRPr="009A711F">
        <w:rPr>
          <w:color w:val="000000"/>
        </w:rPr>
        <w:instrText xml:space="preserve"> </w:instrText>
      </w:r>
      <w:r w:rsidR="00035B49" w:rsidRPr="009A711F">
        <w:rPr>
          <w:color w:val="000000"/>
          <w:sz w:val="22"/>
          <w:szCs w:val="22"/>
        </w:rPr>
        <w:instrText xml:space="preserve">GetNameSignature (CONTEXT)" \* MERGEFORMAT </w:instrText>
      </w:r>
      <w:r w:rsidR="00035B49" w:rsidRPr="009A711F">
        <w:rPr>
          <w:color w:val="000000"/>
          <w:sz w:val="22"/>
          <w:szCs w:val="22"/>
        </w:rPr>
        <w:fldChar w:fldCharType="separate"/>
      </w:r>
      <w:r w:rsidRPr="009A711F">
        <w:rPr>
          <w:color w:val="000000"/>
          <w:sz w:val="22"/>
          <w:szCs w:val="22"/>
        </w:rPr>
        <w:t>Т.О. Курчатова</w:t>
      </w:r>
      <w:r w:rsidR="00035B49" w:rsidRPr="009A711F">
        <w:rPr>
          <w:color w:val="000000"/>
          <w:sz w:val="22"/>
          <w:szCs w:val="22"/>
        </w:rPr>
        <w:fldChar w:fldCharType="end"/>
      </w:r>
    </w:p>
    <w:p w14:paraId="4ED2B386" w14:textId="77777777" w:rsidR="00035B49" w:rsidRPr="009A711F" w:rsidRDefault="00035B49" w:rsidP="00035B49">
      <w:pPr>
        <w:jc w:val="both"/>
        <w:rPr>
          <w:color w:val="000000"/>
          <w:sz w:val="22"/>
          <w:szCs w:val="22"/>
        </w:rPr>
      </w:pPr>
      <w:r w:rsidRPr="009A711F">
        <w:rPr>
          <w:color w:val="000000"/>
          <w:sz w:val="22"/>
          <w:szCs w:val="22"/>
        </w:rPr>
        <w:fldChar w:fldCharType="begin"/>
      </w:r>
      <w:r w:rsidRPr="009A711F">
        <w:rPr>
          <w:color w:val="000000"/>
          <w:sz w:val="22"/>
          <w:szCs w:val="22"/>
        </w:rPr>
        <w:instrText>DOCVARIABLE "SP_FUNC:</w:instrText>
      </w:r>
      <w:r w:rsidRPr="009A711F">
        <w:rPr>
          <w:color w:val="000000"/>
        </w:rPr>
        <w:instrText xml:space="preserve"> </w:instrText>
      </w:r>
      <w:r w:rsidRPr="009A711F">
        <w:rPr>
          <w:color w:val="000000"/>
          <w:sz w:val="22"/>
          <w:szCs w:val="22"/>
        </w:rPr>
        <w:instrText xml:space="preserve">GetVicariousSignature (CONTEXT)" \* MERGEFORMAT </w:instrText>
      </w:r>
      <w:r w:rsidRPr="009A711F">
        <w:rPr>
          <w:color w:val="000000"/>
          <w:sz w:val="22"/>
          <w:szCs w:val="22"/>
        </w:rPr>
        <w:fldChar w:fldCharType="separate"/>
      </w:r>
      <w:r w:rsidR="00E95657" w:rsidRPr="009A711F">
        <w:rPr>
          <w:color w:val="000000"/>
          <w:sz w:val="22"/>
          <w:szCs w:val="22"/>
        </w:rPr>
        <w:t xml:space="preserve"> </w:t>
      </w:r>
      <w:r w:rsidRPr="009A711F">
        <w:rPr>
          <w:color w:val="000000"/>
          <w:sz w:val="22"/>
          <w:szCs w:val="22"/>
        </w:rPr>
        <w:fldChar w:fldCharType="end"/>
      </w:r>
    </w:p>
    <w:p w14:paraId="4ED2B387" w14:textId="77777777" w:rsidR="00902EB5" w:rsidRPr="009A711F" w:rsidRDefault="000F2364" w:rsidP="000F2364">
      <w:pPr>
        <w:jc w:val="both"/>
        <w:rPr>
          <w:color w:val="000000"/>
          <w:sz w:val="24"/>
          <w:szCs w:val="24"/>
        </w:rPr>
      </w:pPr>
      <w:r w:rsidRPr="009A711F">
        <w:rPr>
          <w:color w:val="000000"/>
          <w:sz w:val="22"/>
          <w:szCs w:val="22"/>
        </w:rPr>
        <w:t xml:space="preserve">                </w:t>
      </w:r>
      <w:proofErr w:type="spellStart"/>
      <w:r w:rsidRPr="009A711F">
        <w:rPr>
          <w:color w:val="000000"/>
          <w:sz w:val="22"/>
          <w:szCs w:val="22"/>
        </w:rPr>
        <w:t>м.п</w:t>
      </w:r>
      <w:proofErr w:type="spellEnd"/>
      <w:r w:rsidRPr="009A711F">
        <w:rPr>
          <w:color w:val="000000"/>
          <w:sz w:val="22"/>
          <w:szCs w:val="22"/>
        </w:rPr>
        <w:t>.</w:t>
      </w:r>
    </w:p>
    <w:p w14:paraId="4ED2B388" w14:textId="77777777" w:rsidR="00E81C9F" w:rsidRPr="009A711F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DC5E42" w14:textId="77777777" w:rsidR="00B27178" w:rsidRDefault="00B27178">
      <w:r>
        <w:separator/>
      </w:r>
    </w:p>
  </w:endnote>
  <w:endnote w:type="continuationSeparator" w:id="0">
    <w:p w14:paraId="6FA8DAE9" w14:textId="77777777" w:rsidR="00B27178" w:rsidRDefault="00B2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026347" w14:textId="77777777" w:rsidR="00B27178" w:rsidRDefault="00B27178">
      <w:r>
        <w:separator/>
      </w:r>
    </w:p>
  </w:footnote>
  <w:footnote w:type="continuationSeparator" w:id="0">
    <w:p w14:paraId="700F6721" w14:textId="77777777" w:rsidR="00B27178" w:rsidRDefault="00B27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92D08D9"/>
    <w:multiLevelType w:val="multilevel"/>
    <w:tmpl w:val="616E1BC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3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3691"/>
    <w:rsid w:val="000F4BEE"/>
    <w:rsid w:val="0010060E"/>
    <w:rsid w:val="00132825"/>
    <w:rsid w:val="0013433A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C7682"/>
    <w:rsid w:val="002E44E3"/>
    <w:rsid w:val="002E57A7"/>
    <w:rsid w:val="002F6A97"/>
    <w:rsid w:val="00342311"/>
    <w:rsid w:val="00345CCF"/>
    <w:rsid w:val="0036502D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5B89"/>
    <w:rsid w:val="004662EC"/>
    <w:rsid w:val="004710CE"/>
    <w:rsid w:val="004B34AF"/>
    <w:rsid w:val="004B5766"/>
    <w:rsid w:val="004C281D"/>
    <w:rsid w:val="004C5618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A711F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27178"/>
    <w:rsid w:val="00B43379"/>
    <w:rsid w:val="00B43455"/>
    <w:rsid w:val="00B45386"/>
    <w:rsid w:val="00B45D98"/>
    <w:rsid w:val="00B53B89"/>
    <w:rsid w:val="00B53DB4"/>
    <w:rsid w:val="00B96A39"/>
    <w:rsid w:val="00BA300C"/>
    <w:rsid w:val="00BB2D28"/>
    <w:rsid w:val="00BC3F5E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D03316"/>
    <w:rsid w:val="00D03AD3"/>
    <w:rsid w:val="00D27A97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3A96"/>
    <w:rsid w:val="00E95657"/>
    <w:rsid w:val="00EA4458"/>
    <w:rsid w:val="00EA6DC8"/>
    <w:rsid w:val="00EC6CB3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95306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1333</TotalTime>
  <Pages>5</Pages>
  <Words>2310</Words>
  <Characters>13172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Анастасия Жидко</cp:lastModifiedBy>
  <cp:revision>40</cp:revision>
  <cp:lastPrinted>2020-11-26T06:18:00Z</cp:lastPrinted>
  <dcterms:created xsi:type="dcterms:W3CDTF">2020-11-19T08:31:00Z</dcterms:created>
  <dcterms:modified xsi:type="dcterms:W3CDTF">2021-01-15T11:31:00Z</dcterms:modified>
</cp:coreProperties>
</file>